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81" w:rsidRPr="009A4667" w:rsidRDefault="00E87F27" w:rsidP="0044152E">
      <w:pPr>
        <w:spacing w:line="700" w:lineRule="exact"/>
        <w:jc w:val="left"/>
        <w:textAlignment w:val="bottom"/>
        <w:rPr>
          <w:rFonts w:ascii="黑体" w:eastAsia="黑体" w:hAnsi="黑体"/>
        </w:rPr>
      </w:pPr>
      <w:r>
        <w:rPr>
          <w:rFonts w:ascii="黑体" w:eastAsia="黑体" w:hAnsi="黑体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4512D8">
        <w:rPr>
          <w:rFonts w:ascii="黑体" w:eastAsia="黑体" w:hAnsi="黑体"/>
        </w:rPr>
        <w:instrText>ADDIN CNKISM.UserStyle</w:instrText>
      </w:r>
      <w:r>
        <w:rPr>
          <w:rFonts w:ascii="黑体" w:eastAsia="黑体" w:hAnsi="黑体"/>
        </w:rPr>
      </w:r>
      <w:r>
        <w:rPr>
          <w:rFonts w:ascii="黑体" w:eastAsia="黑体" w:hAnsi="黑体"/>
        </w:rPr>
        <w:fldChar w:fldCharType="end"/>
      </w:r>
      <w:r w:rsidR="00373581" w:rsidRPr="009A4667">
        <w:rPr>
          <w:rFonts w:ascii="黑体" w:eastAsia="黑体" w:hAnsi="黑体" w:hint="eastAsia"/>
        </w:rPr>
        <w:t>附件</w:t>
      </w:r>
      <w:r w:rsidR="0044152E">
        <w:rPr>
          <w:rFonts w:ascii="黑体" w:eastAsia="黑体" w:hAnsi="黑体" w:hint="eastAsia"/>
        </w:rPr>
        <w:t>2</w:t>
      </w:r>
    </w:p>
    <w:p w:rsidR="00373581" w:rsidRPr="0044152E" w:rsidRDefault="00E44FC3" w:rsidP="00373581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岳阳市</w:t>
      </w:r>
      <w:r w:rsidR="00373581" w:rsidRPr="0044152E">
        <w:rPr>
          <w:rFonts w:ascii="方正小标宋简体" w:eastAsia="方正小标宋简体" w:hint="eastAsia"/>
          <w:sz w:val="44"/>
          <w:szCs w:val="44"/>
        </w:rPr>
        <w:t>青少年科技创新大赛创意竞赛申报书</w:t>
      </w:r>
    </w:p>
    <w:p w:rsidR="00373581" w:rsidRPr="00AE2F3B" w:rsidRDefault="00373581" w:rsidP="00406AE8">
      <w:pPr>
        <w:widowControl/>
        <w:ind w:firstLineChars="200" w:firstLine="554"/>
        <w:jc w:val="left"/>
        <w:rPr>
          <w:rFonts w:ascii="黑体" w:eastAsia="黑体" w:hAnsi="黑体"/>
          <w:sz w:val="28"/>
          <w:szCs w:val="28"/>
          <w:u w:val="single"/>
        </w:rPr>
      </w:pPr>
      <w:r w:rsidRPr="00AE2F3B">
        <w:rPr>
          <w:rFonts w:ascii="黑体" w:eastAsia="黑体" w:hAnsi="黑体" w:hint="eastAsia"/>
          <w:b/>
          <w:sz w:val="28"/>
          <w:szCs w:val="28"/>
        </w:rPr>
        <w:t>市州：</w:t>
      </w:r>
      <w:r w:rsidRPr="00AE2F3B">
        <w:rPr>
          <w:rFonts w:ascii="黑体" w:eastAsia="黑体" w:hAnsi="黑体" w:hint="eastAsia"/>
          <w:b/>
          <w:sz w:val="28"/>
          <w:szCs w:val="28"/>
          <w:u w:val="single"/>
        </w:rPr>
        <w:t xml:space="preserve">       </w:t>
      </w:r>
      <w:r w:rsidR="003E4F02">
        <w:rPr>
          <w:rFonts w:ascii="黑体" w:eastAsia="黑体" w:hAnsi="黑体" w:hint="eastAsia"/>
          <w:b/>
          <w:sz w:val="28"/>
          <w:szCs w:val="28"/>
          <w:u w:val="single"/>
        </w:rPr>
        <w:t>岳阳市</w:t>
      </w:r>
      <w:r w:rsidRPr="00AE2F3B">
        <w:rPr>
          <w:rFonts w:ascii="黑体" w:eastAsia="黑体" w:hAnsi="黑体" w:hint="eastAsia"/>
          <w:b/>
          <w:sz w:val="28"/>
          <w:szCs w:val="28"/>
          <w:u w:val="single"/>
        </w:rPr>
        <w:t xml:space="preserve">         </w:t>
      </w:r>
      <w:r w:rsidRPr="00AE2F3B">
        <w:rPr>
          <w:rFonts w:ascii="黑体" w:eastAsia="黑体" w:hAnsi="黑体" w:hint="eastAsia"/>
          <w:b/>
          <w:sz w:val="28"/>
          <w:szCs w:val="28"/>
        </w:rPr>
        <w:t xml:space="preserve">     报名号：</w:t>
      </w:r>
      <w:r w:rsidR="003E4F02">
        <w:rPr>
          <w:rFonts w:ascii="黑体" w:eastAsia="黑体" w:hAnsi="黑体" w:hint="eastAsia"/>
          <w:sz w:val="28"/>
          <w:szCs w:val="28"/>
          <w:u w:val="single"/>
        </w:rPr>
        <w:t xml:space="preserve">                </w:t>
      </w:r>
      <w:r w:rsidR="003E4F02" w:rsidRPr="00AE2F3B">
        <w:rPr>
          <w:rFonts w:ascii="黑体" w:eastAsia="黑体" w:hAnsi="黑体"/>
          <w:sz w:val="28"/>
          <w:szCs w:val="28"/>
          <w:u w:val="single"/>
        </w:rPr>
        <w:t xml:space="preserve"> </w:t>
      </w:r>
    </w:p>
    <w:p w:rsidR="00AE2F3B" w:rsidRPr="00AE2F3B" w:rsidRDefault="00AE2F3B" w:rsidP="00AE2F3B">
      <w:pPr>
        <w:widowControl/>
        <w:ind w:leftChars="244" w:left="5370" w:hangingChars="1950" w:hanging="4599"/>
        <w:jc w:val="left"/>
        <w:rPr>
          <w:rFonts w:ascii="黑体" w:eastAsia="黑体" w:hAnsi="黑体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336"/>
        <w:gridCol w:w="932"/>
        <w:gridCol w:w="764"/>
        <w:gridCol w:w="229"/>
        <w:gridCol w:w="992"/>
        <w:gridCol w:w="1559"/>
        <w:gridCol w:w="2007"/>
      </w:tblGrid>
      <w:tr w:rsidR="0097483C" w:rsidRPr="00C871F6" w:rsidTr="00AE2F3B">
        <w:trPr>
          <w:trHeight w:val="510"/>
          <w:jc w:val="center"/>
        </w:trPr>
        <w:tc>
          <w:tcPr>
            <w:tcW w:w="1242" w:type="dxa"/>
            <w:vAlign w:val="center"/>
          </w:tcPr>
          <w:p w:rsidR="0097483C" w:rsidRPr="0097483C" w:rsidRDefault="0097483C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336" w:type="dxa"/>
            <w:vAlign w:val="center"/>
          </w:tcPr>
          <w:p w:rsidR="0097483C" w:rsidRPr="00C871F6" w:rsidRDefault="0097483C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:rsidR="0097483C" w:rsidRPr="0097483C" w:rsidRDefault="0097483C" w:rsidP="0074176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/>
                <w:sz w:val="24"/>
                <w:szCs w:val="24"/>
              </w:rPr>
              <w:t>性别</w:t>
            </w:r>
          </w:p>
        </w:tc>
        <w:tc>
          <w:tcPr>
            <w:tcW w:w="993" w:type="dxa"/>
            <w:gridSpan w:val="2"/>
            <w:vAlign w:val="center"/>
          </w:tcPr>
          <w:p w:rsidR="0097483C" w:rsidRPr="0097483C" w:rsidRDefault="0097483C" w:rsidP="0074176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483C" w:rsidRPr="0097483C" w:rsidRDefault="0097483C" w:rsidP="0074176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/>
                <w:sz w:val="24"/>
                <w:szCs w:val="24"/>
              </w:rPr>
              <w:t>年龄</w:t>
            </w:r>
          </w:p>
        </w:tc>
        <w:tc>
          <w:tcPr>
            <w:tcW w:w="1559" w:type="dxa"/>
            <w:vAlign w:val="center"/>
          </w:tcPr>
          <w:p w:rsidR="0097483C" w:rsidRPr="00C871F6" w:rsidRDefault="0097483C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7" w:type="dxa"/>
            <w:vMerge w:val="restart"/>
            <w:vAlign w:val="center"/>
          </w:tcPr>
          <w:p w:rsidR="0097483C" w:rsidRPr="0097483C" w:rsidRDefault="0097483C" w:rsidP="0074176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7483C" w:rsidRPr="00C871F6" w:rsidTr="00AE2F3B">
        <w:trPr>
          <w:trHeight w:val="510"/>
          <w:jc w:val="center"/>
        </w:trPr>
        <w:tc>
          <w:tcPr>
            <w:tcW w:w="1242" w:type="dxa"/>
            <w:vAlign w:val="center"/>
          </w:tcPr>
          <w:p w:rsidR="0097483C" w:rsidRPr="0097483C" w:rsidRDefault="0097483C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学段</w:t>
            </w:r>
          </w:p>
        </w:tc>
        <w:tc>
          <w:tcPr>
            <w:tcW w:w="3261" w:type="dxa"/>
            <w:gridSpan w:val="4"/>
            <w:vAlign w:val="center"/>
          </w:tcPr>
          <w:p w:rsidR="0097483C" w:rsidRPr="00AE2F3B" w:rsidRDefault="0097483C" w:rsidP="00983E1C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E2F3B">
              <w:rPr>
                <w:rFonts w:ascii="黑体" w:eastAsia="黑体" w:hAnsi="黑体" w:hint="eastAsia"/>
                <w:sz w:val="24"/>
                <w:szCs w:val="24"/>
              </w:rPr>
              <w:t>小学□ 初中</w:t>
            </w:r>
            <w:r w:rsidR="00CA7AA9" w:rsidRPr="00AE2F3B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CA7AA9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AE2F3B">
              <w:rPr>
                <w:rFonts w:ascii="黑体" w:eastAsia="黑体" w:hAnsi="黑体" w:hint="eastAsia"/>
                <w:sz w:val="24"/>
                <w:szCs w:val="24"/>
              </w:rPr>
              <w:t>高中□</w:t>
            </w:r>
          </w:p>
        </w:tc>
        <w:tc>
          <w:tcPr>
            <w:tcW w:w="992" w:type="dxa"/>
            <w:vAlign w:val="center"/>
          </w:tcPr>
          <w:p w:rsidR="0097483C" w:rsidRPr="00AE2F3B" w:rsidRDefault="0097483C" w:rsidP="0097483C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E2F3B">
              <w:rPr>
                <w:rFonts w:ascii="黑体" w:eastAsia="黑体" w:hAnsi="黑体" w:hint="eastAsia"/>
                <w:sz w:val="24"/>
                <w:szCs w:val="24"/>
              </w:rPr>
              <w:t>年级</w:t>
            </w:r>
          </w:p>
        </w:tc>
        <w:tc>
          <w:tcPr>
            <w:tcW w:w="1559" w:type="dxa"/>
            <w:vAlign w:val="center"/>
          </w:tcPr>
          <w:p w:rsidR="0097483C" w:rsidRPr="00C871F6" w:rsidRDefault="0097483C" w:rsidP="0097483C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7" w:type="dxa"/>
            <w:vMerge/>
            <w:vAlign w:val="center"/>
          </w:tcPr>
          <w:p w:rsidR="0097483C" w:rsidRPr="00C871F6" w:rsidRDefault="0097483C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7483C" w:rsidRPr="00C871F6" w:rsidTr="00AE2F3B">
        <w:trPr>
          <w:trHeight w:val="510"/>
          <w:jc w:val="center"/>
        </w:trPr>
        <w:tc>
          <w:tcPr>
            <w:tcW w:w="1242" w:type="dxa"/>
            <w:vAlign w:val="center"/>
          </w:tcPr>
          <w:p w:rsidR="0097483C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/>
                <w:sz w:val="24"/>
                <w:szCs w:val="24"/>
              </w:rPr>
              <w:t>电话</w:t>
            </w:r>
          </w:p>
        </w:tc>
        <w:tc>
          <w:tcPr>
            <w:tcW w:w="5812" w:type="dxa"/>
            <w:gridSpan w:val="6"/>
            <w:vAlign w:val="center"/>
          </w:tcPr>
          <w:p w:rsidR="0097483C" w:rsidRPr="00C871F6" w:rsidRDefault="0097483C" w:rsidP="0097483C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7" w:type="dxa"/>
            <w:vMerge/>
            <w:vAlign w:val="center"/>
          </w:tcPr>
          <w:p w:rsidR="0097483C" w:rsidRPr="00C871F6" w:rsidRDefault="0097483C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C871F6" w:rsidTr="00AE2F3B">
        <w:trPr>
          <w:trHeight w:val="510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983E1C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学校</w:t>
            </w:r>
          </w:p>
        </w:tc>
        <w:tc>
          <w:tcPr>
            <w:tcW w:w="5812" w:type="dxa"/>
            <w:gridSpan w:val="6"/>
            <w:vAlign w:val="center"/>
          </w:tcPr>
          <w:p w:rsidR="00AE2F3B" w:rsidRPr="00C871F6" w:rsidRDefault="00AE2F3B" w:rsidP="00983E1C">
            <w:pPr>
              <w:widowControl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7" w:type="dxa"/>
            <w:vMerge/>
            <w:vAlign w:val="center"/>
          </w:tcPr>
          <w:p w:rsidR="00AE2F3B" w:rsidRPr="00C871F6" w:rsidRDefault="00AE2F3B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C871F6" w:rsidTr="00AE2F3B">
        <w:trPr>
          <w:trHeight w:val="510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/>
                <w:sz w:val="24"/>
                <w:szCs w:val="24"/>
              </w:rPr>
              <w:t>辅导教师</w:t>
            </w:r>
          </w:p>
        </w:tc>
        <w:tc>
          <w:tcPr>
            <w:tcW w:w="3032" w:type="dxa"/>
            <w:gridSpan w:val="3"/>
            <w:vAlign w:val="center"/>
          </w:tcPr>
          <w:p w:rsidR="00AE2F3B" w:rsidRPr="00C871F6" w:rsidRDefault="00AE2F3B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vAlign w:val="center"/>
          </w:tcPr>
          <w:p w:rsidR="00AE2F3B" w:rsidRPr="0097483C" w:rsidRDefault="00AE2F3B" w:rsidP="0074176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/>
                <w:sz w:val="24"/>
                <w:szCs w:val="24"/>
              </w:rPr>
              <w:t>联系电话</w:t>
            </w:r>
          </w:p>
        </w:tc>
        <w:tc>
          <w:tcPr>
            <w:tcW w:w="2007" w:type="dxa"/>
            <w:vAlign w:val="center"/>
          </w:tcPr>
          <w:p w:rsidR="00AE2F3B" w:rsidRPr="00C871F6" w:rsidRDefault="00AE2F3B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C871F6" w:rsidTr="00AE2F3B">
        <w:trPr>
          <w:trHeight w:val="598"/>
          <w:jc w:val="center"/>
        </w:trPr>
        <w:tc>
          <w:tcPr>
            <w:tcW w:w="0" w:type="auto"/>
            <w:gridSpan w:val="8"/>
            <w:vAlign w:val="center"/>
          </w:tcPr>
          <w:p w:rsidR="00AE2F3B" w:rsidRPr="00AE2F3B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AE2F3B">
              <w:rPr>
                <w:rFonts w:ascii="黑体" w:eastAsia="黑体" w:hAnsi="黑体" w:hint="eastAsia"/>
                <w:sz w:val="24"/>
                <w:szCs w:val="24"/>
              </w:rPr>
              <w:t>参赛作品信息</w:t>
            </w:r>
          </w:p>
        </w:tc>
      </w:tr>
      <w:tr w:rsidR="00AE2F3B" w:rsidRPr="00C871F6" w:rsidTr="0097483C">
        <w:trPr>
          <w:trHeight w:val="637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作品名称</w:t>
            </w:r>
          </w:p>
        </w:tc>
        <w:tc>
          <w:tcPr>
            <w:tcW w:w="7819" w:type="dxa"/>
            <w:gridSpan w:val="7"/>
            <w:vAlign w:val="center"/>
          </w:tcPr>
          <w:p w:rsidR="00AE2F3B" w:rsidRPr="00C871F6" w:rsidRDefault="00AE2F3B" w:rsidP="0074176B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C871F6" w:rsidTr="0097483C">
        <w:trPr>
          <w:trHeight w:val="1979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spacing w:line="24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学科</w:t>
            </w:r>
          </w:p>
        </w:tc>
        <w:tc>
          <w:tcPr>
            <w:tcW w:w="7819" w:type="dxa"/>
            <w:gridSpan w:val="7"/>
            <w:vAlign w:val="center"/>
          </w:tcPr>
          <w:p w:rsidR="00AE2F3B" w:rsidRPr="00C871F6" w:rsidRDefault="00AE2F3B" w:rsidP="00E44FC3">
            <w:pPr>
              <w:widowControl/>
              <w:autoSpaceDE w:val="0"/>
              <w:autoSpaceDN w:val="0"/>
              <w:spacing w:afterLines="50" w:line="240" w:lineRule="exact"/>
              <w:ind w:firstLineChars="16" w:firstLine="38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 w:rsidRPr="00C871F6">
              <w:rPr>
                <w:rFonts w:ascii="仿宋" w:eastAsia="仿宋" w:hAnsi="仿宋" w:hint="eastAsia"/>
                <w:sz w:val="24"/>
                <w:szCs w:val="24"/>
              </w:rPr>
              <w:t>项目所属学科：（请在确认的学科上划“√”，只能选择一项）</w:t>
            </w:r>
          </w:p>
          <w:p w:rsidR="00AE2F3B" w:rsidRDefault="00AE2F3B" w:rsidP="00E44FC3">
            <w:pPr>
              <w:widowControl/>
              <w:autoSpaceDE w:val="0"/>
              <w:autoSpaceDN w:val="0"/>
              <w:spacing w:afterLines="50" w:line="240" w:lineRule="exact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 w:rsidRPr="00C871F6">
              <w:rPr>
                <w:rFonts w:ascii="仿宋" w:eastAsia="仿宋" w:hAnsi="仿宋" w:hint="eastAsia"/>
                <w:sz w:val="24"/>
                <w:szCs w:val="24"/>
              </w:rPr>
              <w:t>□数学 □计算机科学 □物理学 □地球与空间科学 □工程学□动物学</w:t>
            </w:r>
          </w:p>
          <w:p w:rsidR="00AE2F3B" w:rsidRPr="00C871F6" w:rsidRDefault="00B647EF" w:rsidP="00E44FC3">
            <w:pPr>
              <w:widowControl/>
              <w:autoSpaceDE w:val="0"/>
              <w:autoSpaceDN w:val="0"/>
              <w:spacing w:afterLines="50" w:line="240" w:lineRule="exact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□植物学□微生物学</w:t>
            </w:r>
            <w:r w:rsidR="00B13B94" w:rsidRPr="00C871F6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AE2F3B" w:rsidRPr="00C871F6">
              <w:rPr>
                <w:rFonts w:ascii="仿宋" w:eastAsia="仿宋" w:hAnsi="仿宋" w:hint="eastAsia"/>
                <w:sz w:val="24"/>
                <w:szCs w:val="24"/>
              </w:rPr>
              <w:t>医学与健康学□化学□生物化学□环境科学</w:t>
            </w:r>
          </w:p>
        </w:tc>
      </w:tr>
      <w:tr w:rsidR="00AE2F3B" w:rsidRPr="00C871F6" w:rsidTr="0097483C">
        <w:trPr>
          <w:trHeight w:val="2825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作品</w:t>
            </w:r>
          </w:p>
          <w:p w:rsidR="00AE2F3B" w:rsidRPr="0097483C" w:rsidRDefault="00AE2F3B" w:rsidP="00AE2F3B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概述</w:t>
            </w:r>
          </w:p>
        </w:tc>
        <w:tc>
          <w:tcPr>
            <w:tcW w:w="7819" w:type="dxa"/>
            <w:gridSpan w:val="7"/>
          </w:tcPr>
          <w:p w:rsidR="00AE2F3B" w:rsidRDefault="00AE2F3B" w:rsidP="0074176B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  <w:r w:rsidRPr="00C871F6">
              <w:rPr>
                <w:rFonts w:ascii="仿宋" w:eastAsia="仿宋" w:hAnsi="仿宋" w:hint="eastAsia"/>
                <w:sz w:val="24"/>
                <w:szCs w:val="24"/>
              </w:rPr>
              <w:t>说明：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C871F6">
              <w:rPr>
                <w:rFonts w:ascii="仿宋" w:eastAsia="仿宋" w:hAnsi="仿宋" w:hint="eastAsia"/>
                <w:sz w:val="24"/>
                <w:szCs w:val="24"/>
              </w:rPr>
              <w:t>000字以内，包括创意作品介绍、运用的科学原理、创新点、理论或应用价值等。</w:t>
            </w:r>
          </w:p>
          <w:p w:rsidR="00D12C94" w:rsidRPr="002222A6" w:rsidRDefault="00D12C94" w:rsidP="00B647EF">
            <w:pPr>
              <w:widowControl/>
              <w:ind w:firstLineChars="200" w:firstLine="472"/>
              <w:rPr>
                <w:b/>
                <w:sz w:val="24"/>
                <w:szCs w:val="24"/>
              </w:rPr>
            </w:pPr>
            <w:r w:rsidRPr="002222A6">
              <w:rPr>
                <w:rFonts w:hint="eastAsia"/>
                <w:b/>
                <w:sz w:val="24"/>
                <w:szCs w:val="24"/>
              </w:rPr>
              <w:t>创意作品介绍：</w:t>
            </w: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2"/>
              <w:rPr>
                <w:sz w:val="24"/>
                <w:szCs w:val="24"/>
              </w:rPr>
            </w:pPr>
          </w:p>
          <w:p w:rsidR="002222A6" w:rsidRDefault="002222A6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作品</w:t>
            </w:r>
            <w:r w:rsidRPr="002222A6">
              <w:rPr>
                <w:rFonts w:ascii="仿宋" w:eastAsia="仿宋" w:hAnsi="仿宋" w:hint="eastAsia"/>
                <w:b/>
                <w:sz w:val="24"/>
                <w:szCs w:val="24"/>
              </w:rPr>
              <w:t>运用的科学原理、创新点：</w:t>
            </w: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Default="00B13B94" w:rsidP="00B13B94">
            <w:pPr>
              <w:widowControl/>
              <w:ind w:firstLineChars="200" w:firstLine="47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B13B94" w:rsidRPr="002222A6" w:rsidRDefault="00B13B94" w:rsidP="00B13B94">
            <w:pPr>
              <w:widowControl/>
              <w:ind w:firstLineChars="200" w:firstLine="472"/>
              <w:rPr>
                <w:b/>
                <w:sz w:val="24"/>
                <w:szCs w:val="24"/>
              </w:rPr>
            </w:pPr>
          </w:p>
          <w:p w:rsidR="00AE2F3B" w:rsidRPr="00B647EF" w:rsidRDefault="00B647EF" w:rsidP="00B13B94">
            <w:pPr>
              <w:widowControl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 w:rsidRPr="002222A6">
              <w:rPr>
                <w:rFonts w:hint="eastAsia"/>
                <w:b/>
                <w:sz w:val="24"/>
                <w:szCs w:val="24"/>
              </w:rPr>
              <w:t>本</w:t>
            </w:r>
            <w:r w:rsidR="00F83BF8">
              <w:rPr>
                <w:rFonts w:hint="eastAsia"/>
                <w:b/>
                <w:sz w:val="24"/>
                <w:szCs w:val="24"/>
              </w:rPr>
              <w:t>创意</w:t>
            </w:r>
            <w:r w:rsidR="003603E6">
              <w:rPr>
                <w:rFonts w:hint="eastAsia"/>
                <w:b/>
                <w:sz w:val="24"/>
                <w:szCs w:val="24"/>
              </w:rPr>
              <w:t>作品</w:t>
            </w:r>
            <w:r w:rsidRPr="002222A6">
              <w:rPr>
                <w:rFonts w:hint="eastAsia"/>
                <w:b/>
                <w:sz w:val="24"/>
                <w:szCs w:val="24"/>
              </w:rPr>
              <w:t>理论或应用价值：</w:t>
            </w:r>
            <w:r w:rsidR="00B13B94" w:rsidRPr="00B647E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C871F6" w:rsidRDefault="00AE2F3B" w:rsidP="008362FC">
            <w:pPr>
              <w:widowControl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C871F6" w:rsidTr="0097483C">
        <w:trPr>
          <w:trHeight w:val="2263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辅助</w:t>
            </w: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材料</w:t>
            </w:r>
          </w:p>
        </w:tc>
        <w:tc>
          <w:tcPr>
            <w:tcW w:w="7819" w:type="dxa"/>
            <w:gridSpan w:val="7"/>
            <w:vAlign w:val="center"/>
          </w:tcPr>
          <w:p w:rsidR="00AE2F3B" w:rsidRPr="00C871F6" w:rsidRDefault="00AE2F3B" w:rsidP="00B13B94">
            <w:pPr>
              <w:widowControl/>
              <w:spacing w:line="240" w:lineRule="exact"/>
              <w:ind w:left="708" w:hangingChars="300" w:hanging="708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472676" w:rsidTr="0097483C">
        <w:trPr>
          <w:trHeight w:val="2110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申报人</w:t>
            </w: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签字确认</w:t>
            </w: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819" w:type="dxa"/>
            <w:gridSpan w:val="7"/>
            <w:vAlign w:val="center"/>
          </w:tcPr>
          <w:p w:rsid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>本人承诺所提交申报材料都是真实、准确、有效的，如有弄虚作假等违规行为，自愿承担因此造成的一切相关责任及后果。</w:t>
            </w:r>
          </w:p>
          <w:p w:rsidR="00AE2F3B" w:rsidRP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申报人：</w:t>
            </w:r>
            <w:r w:rsidR="00A70EAB" w:rsidRPr="00AE2F3B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</w:t>
            </w:r>
            <w:r w:rsidR="002420B3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A1389B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="00A1389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月 </w:t>
            </w:r>
            <w:r w:rsidR="00A1389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  <w:p w:rsidR="00AE2F3B" w:rsidRPr="00AE2F3B" w:rsidRDefault="00AE2F3B" w:rsidP="00AE2F3B">
            <w:pPr>
              <w:widowControl/>
              <w:spacing w:line="360" w:lineRule="exact"/>
              <w:ind w:firstLineChars="200" w:firstLine="47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472676" w:rsidTr="0097483C">
        <w:trPr>
          <w:trHeight w:val="2127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学校</w:t>
            </w:r>
          </w:p>
          <w:p w:rsidR="00AE2F3B" w:rsidRPr="0097483C" w:rsidRDefault="00AE2F3B" w:rsidP="00AE2F3B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意见</w:t>
            </w: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819" w:type="dxa"/>
            <w:gridSpan w:val="7"/>
            <w:vAlign w:val="center"/>
          </w:tcPr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550" w:firstLine="365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550" w:firstLine="365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>（学校盖章）</w:t>
            </w:r>
          </w:p>
          <w:p w:rsidR="00AE2F3B" w:rsidRPr="00AE2F3B" w:rsidRDefault="00AE2F3B" w:rsidP="00AE2F3B">
            <w:pPr>
              <w:widowControl/>
              <w:spacing w:line="360" w:lineRule="exact"/>
              <w:ind w:firstLineChars="1750" w:firstLine="4127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</w:p>
          <w:p w:rsidR="00AE2F3B" w:rsidRPr="00AE2F3B" w:rsidRDefault="00AE2F3B" w:rsidP="00AE2F3B">
            <w:pPr>
              <w:widowControl/>
              <w:spacing w:line="360" w:lineRule="exact"/>
              <w:ind w:firstLineChars="2100" w:firstLine="4953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435B21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77498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="0077498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  <w:p w:rsidR="00AE2F3B" w:rsidRPr="00AE2F3B" w:rsidRDefault="00AE2F3B" w:rsidP="00AE2F3B">
            <w:pPr>
              <w:widowControl/>
              <w:spacing w:line="360" w:lineRule="exact"/>
              <w:ind w:firstLineChars="2100" w:firstLine="4953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2F3B" w:rsidRPr="00472676" w:rsidTr="0097483C">
        <w:trPr>
          <w:trHeight w:val="2101"/>
          <w:jc w:val="center"/>
        </w:trPr>
        <w:tc>
          <w:tcPr>
            <w:tcW w:w="1242" w:type="dxa"/>
            <w:vAlign w:val="center"/>
          </w:tcPr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市州</w:t>
            </w:r>
          </w:p>
          <w:p w:rsidR="00AE2F3B" w:rsidRPr="0097483C" w:rsidRDefault="00AE2F3B" w:rsidP="00AE2F3B">
            <w:pPr>
              <w:widowControl/>
              <w:ind w:firstLineChars="50" w:firstLine="118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7483C">
              <w:rPr>
                <w:rFonts w:ascii="黑体" w:eastAsia="黑体" w:hAnsi="黑体" w:hint="eastAsia"/>
                <w:sz w:val="24"/>
                <w:szCs w:val="24"/>
              </w:rPr>
              <w:t>意见</w:t>
            </w: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AE2F3B" w:rsidRPr="0097483C" w:rsidRDefault="00AE2F3B" w:rsidP="00AE2F3B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819" w:type="dxa"/>
            <w:gridSpan w:val="7"/>
            <w:vAlign w:val="center"/>
          </w:tcPr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>（市州科协盖章）</w:t>
            </w: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  <w:r w:rsidRPr="00AE2F3B">
              <w:rPr>
                <w:rFonts w:ascii="仿宋" w:eastAsia="仿宋" w:hAnsi="仿宋" w:hint="eastAsia"/>
                <w:sz w:val="24"/>
                <w:szCs w:val="24"/>
              </w:rPr>
              <w:t xml:space="preserve">        年   月  日</w:t>
            </w:r>
          </w:p>
          <w:p w:rsidR="00AE2F3B" w:rsidRPr="00AE2F3B" w:rsidRDefault="00AE2F3B" w:rsidP="00AE2F3B">
            <w:pPr>
              <w:widowControl/>
              <w:spacing w:line="360" w:lineRule="exact"/>
              <w:ind w:leftChars="300" w:left="948" w:firstLineChars="1300" w:firstLine="3066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373581" w:rsidRPr="000905D6" w:rsidRDefault="00E87F27" w:rsidP="00373581">
      <w:pPr>
        <w:rPr>
          <w:rFonts w:ascii="仿宋" w:eastAsia="仿宋" w:hAnsi="仿宋"/>
        </w:rPr>
      </w:pPr>
      <w:r w:rsidRPr="00E87F27">
        <w:rPr>
          <w:noProof/>
          <w:sz w:val="20"/>
        </w:rPr>
        <w:pict>
          <v:line id="_x0000_s1075" style="position:absolute;left:0;text-align:left;z-index:251659776;mso-position-horizontal-relative:text;mso-position-vertical-relative:text" from="0,28.9pt" to="442.2pt,28.9pt" strokeweight="1pt">
            <w10:anchorlock/>
          </v:line>
        </w:pict>
      </w:r>
    </w:p>
    <w:p w:rsidR="00373581" w:rsidRPr="00D310F6" w:rsidRDefault="00373581" w:rsidP="00373581">
      <w:pPr>
        <w:ind w:leftChars="100" w:left="1144" w:rightChars="100" w:right="316" w:hangingChars="300" w:hanging="828"/>
        <w:rPr>
          <w:rFonts w:ascii="仿宋" w:eastAsia="仿宋" w:hAnsi="仿宋"/>
          <w:sz w:val="28"/>
          <w:szCs w:val="28"/>
        </w:rPr>
      </w:pPr>
      <w:r w:rsidRPr="00D310F6">
        <w:rPr>
          <w:rFonts w:ascii="仿宋" w:eastAsia="仿宋" w:hAnsi="仿宋" w:hint="eastAsia"/>
          <w:sz w:val="28"/>
          <w:szCs w:val="28"/>
        </w:rPr>
        <w:t>抄送：湖南省</w:t>
      </w:r>
      <w:r>
        <w:rPr>
          <w:rFonts w:ascii="仿宋" w:eastAsia="仿宋" w:hAnsi="仿宋" w:hint="eastAsia"/>
          <w:sz w:val="28"/>
          <w:szCs w:val="28"/>
        </w:rPr>
        <w:t>科协办公室</w:t>
      </w:r>
    </w:p>
    <w:p w:rsidR="00165323" w:rsidRPr="003F626B" w:rsidRDefault="00373581" w:rsidP="00373581">
      <w:pPr>
        <w:ind w:leftChars="100" w:left="1144" w:rightChars="100" w:right="316" w:hangingChars="300" w:hanging="828"/>
        <w:rPr>
          <w:rFonts w:ascii="仿宋" w:eastAsia="仿宋" w:hAnsi="仿宋"/>
          <w:sz w:val="28"/>
          <w:szCs w:val="28"/>
        </w:rPr>
      </w:pPr>
      <w:r w:rsidRPr="00D310F6">
        <w:rPr>
          <w:rFonts w:ascii="仿宋" w:eastAsia="仿宋" w:hAnsi="仿宋" w:hint="eastAsia"/>
          <w:sz w:val="28"/>
          <w:szCs w:val="28"/>
        </w:rPr>
        <w:t>湖南省科协青少年科技中心</w:t>
      </w:r>
      <w:r>
        <w:rPr>
          <w:rFonts w:ascii="仿宋" w:eastAsia="仿宋" w:hAnsi="仿宋"/>
          <w:sz w:val="28"/>
          <w:szCs w:val="28"/>
        </w:rPr>
        <w:t xml:space="preserve">                 201</w:t>
      </w:r>
      <w:r w:rsidR="00E4274C">
        <w:rPr>
          <w:rFonts w:ascii="仿宋" w:eastAsia="仿宋" w:hAnsi="仿宋" w:hint="eastAsia"/>
          <w:sz w:val="28"/>
          <w:szCs w:val="28"/>
        </w:rPr>
        <w:t>9</w:t>
      </w:r>
      <w:r w:rsidRPr="00D310F6">
        <w:rPr>
          <w:rFonts w:ascii="仿宋" w:eastAsia="仿宋" w:hAnsi="仿宋"/>
          <w:sz w:val="28"/>
          <w:szCs w:val="28"/>
        </w:rPr>
        <w:t>年</w:t>
      </w:r>
      <w:r w:rsidR="008362FC">
        <w:rPr>
          <w:rFonts w:ascii="仿宋" w:eastAsia="仿宋" w:hAnsi="仿宋" w:hint="eastAsia"/>
          <w:sz w:val="28"/>
          <w:szCs w:val="28"/>
        </w:rPr>
        <w:t>3</w:t>
      </w:r>
      <w:r w:rsidRPr="00D310F6">
        <w:rPr>
          <w:rFonts w:ascii="仿宋" w:eastAsia="仿宋" w:hAnsi="仿宋"/>
          <w:sz w:val="28"/>
          <w:szCs w:val="28"/>
        </w:rPr>
        <w:t>月</w:t>
      </w:r>
      <w:r w:rsidR="008362FC">
        <w:rPr>
          <w:rFonts w:ascii="仿宋" w:eastAsia="仿宋" w:hAnsi="仿宋" w:hint="eastAsia"/>
          <w:sz w:val="28"/>
          <w:szCs w:val="28"/>
        </w:rPr>
        <w:t>2</w:t>
      </w:r>
      <w:r w:rsidRPr="00D310F6">
        <w:rPr>
          <w:rFonts w:ascii="仿宋" w:eastAsia="仿宋" w:hAnsi="仿宋"/>
          <w:sz w:val="28"/>
          <w:szCs w:val="28"/>
        </w:rPr>
        <w:t>日印发</w:t>
      </w:r>
      <w:r w:rsidR="00E87F27">
        <w:rPr>
          <w:rFonts w:ascii="仿宋" w:eastAsia="仿宋" w:hAnsi="仿宋"/>
          <w:sz w:val="28"/>
          <w:szCs w:val="28"/>
        </w:rPr>
        <w:pict>
          <v:line id="_x0000_s1074" style="position:absolute;left:0;text-align:left;z-index:251658752;mso-position-horizontal-relative:text;mso-position-vertical-relative:text" from="0,30.35pt" to="442.2pt,30.35pt" strokeweight="1pt"/>
        </w:pict>
      </w:r>
      <w:r w:rsidR="00E87F27">
        <w:rPr>
          <w:rFonts w:ascii="仿宋" w:eastAsia="仿宋" w:hAnsi="仿宋"/>
          <w:sz w:val="28"/>
          <w:szCs w:val="28"/>
        </w:rPr>
        <w:pict>
          <v:line id="_x0000_s1073" style="position:absolute;left:0;text-align:left;z-index:251657728;mso-position-horizontal-relative:text;mso-position-vertical-relative:text" from="0,0" to="442.2pt,0">
            <w10:anchorlock/>
          </v:line>
        </w:pict>
      </w:r>
      <w:r w:rsidRPr="00D310F6">
        <w:rPr>
          <w:rFonts w:ascii="仿宋" w:eastAsia="仿宋" w:hAnsi="仿宋"/>
          <w:sz w:val="28"/>
          <w:szCs w:val="28"/>
        </w:rPr>
        <w:t xml:space="preserve"> </w:t>
      </w:r>
    </w:p>
    <w:sectPr w:rsidR="00165323" w:rsidRPr="003F626B" w:rsidSect="004538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098" w:right="1474" w:bottom="1984" w:left="1587" w:header="851" w:footer="1418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5F1" w:rsidRDefault="00F975F1">
      <w:r>
        <w:separator/>
      </w:r>
    </w:p>
  </w:endnote>
  <w:endnote w:type="continuationSeparator" w:id="0">
    <w:p w:rsidR="00F975F1" w:rsidRDefault="00F97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14" w:rsidRDefault="00E87F2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587D1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7D14">
      <w:rPr>
        <w:rStyle w:val="a4"/>
        <w:noProof/>
      </w:rPr>
      <w:t>1</w:t>
    </w:r>
    <w:r>
      <w:rPr>
        <w:rStyle w:val="a4"/>
      </w:rPr>
      <w:fldChar w:fldCharType="end"/>
    </w:r>
  </w:p>
  <w:p w:rsidR="00587D14" w:rsidRDefault="00587D14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14" w:rsidRDefault="00587D14" w:rsidP="00011553">
    <w:pPr>
      <w:pStyle w:val="a3"/>
      <w:framePr w:wrap="around" w:vAnchor="text" w:hAnchor="margin" w:xAlign="outside" w:y="1"/>
      <w:ind w:leftChars="100" w:left="320" w:rightChars="100" w:right="320"/>
      <w:rPr>
        <w:rStyle w:val="a4"/>
        <w:b/>
        <w:bCs/>
        <w:sz w:val="28"/>
      </w:rPr>
    </w:pPr>
    <w:r>
      <w:rPr>
        <w:rStyle w:val="a4"/>
        <w:rFonts w:hint="eastAsia"/>
        <w:sz w:val="28"/>
      </w:rPr>
      <w:t>—</w:t>
    </w:r>
    <w:r>
      <w:rPr>
        <w:rStyle w:val="a4"/>
        <w:sz w:val="28"/>
      </w:rPr>
      <w:t xml:space="preserve"> </w:t>
    </w:r>
    <w:r w:rsidR="00E87F27"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 w:rsidR="00E87F27">
      <w:rPr>
        <w:rStyle w:val="a4"/>
        <w:sz w:val="28"/>
      </w:rPr>
      <w:fldChar w:fldCharType="separate"/>
    </w:r>
    <w:r w:rsidR="00E44FC3">
      <w:rPr>
        <w:rStyle w:val="a4"/>
        <w:noProof/>
        <w:sz w:val="28"/>
      </w:rPr>
      <w:t>1</w:t>
    </w:r>
    <w:r w:rsidR="00E87F27">
      <w:rPr>
        <w:rStyle w:val="a4"/>
        <w:sz w:val="28"/>
      </w:rPr>
      <w:fldChar w:fldCharType="end"/>
    </w:r>
    <w:r>
      <w:rPr>
        <w:rStyle w:val="a4"/>
        <w:sz w:val="28"/>
      </w:rPr>
      <w:t xml:space="preserve"> </w:t>
    </w:r>
    <w:r>
      <w:rPr>
        <w:rStyle w:val="a4"/>
        <w:rFonts w:hint="eastAsia"/>
        <w:sz w:val="28"/>
      </w:rPr>
      <w:t>—</w:t>
    </w:r>
  </w:p>
  <w:p w:rsidR="00587D14" w:rsidRDefault="00587D14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5F1" w:rsidRDefault="00F975F1">
      <w:r>
        <w:separator/>
      </w:r>
    </w:p>
  </w:footnote>
  <w:footnote w:type="continuationSeparator" w:id="0">
    <w:p w:rsidR="00F975F1" w:rsidRDefault="00F97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14" w:rsidRDefault="00E87F2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534.3pt;height:89.05pt;rotation:315;z-index:-251658240;mso-position-horizontal:center;mso-position-horizontal-relative:margin;mso-position-vertical:center;mso-position-vertical-relative:margin" o:allowincell="f" fillcolor="black" stroked="f">
          <v:fill opacity=".5"/>
          <v:textpath style="font-family:&quot;小标宋&quot;;font-size:1pt" string="机关公文助手试用版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14" w:rsidRDefault="00587D14" w:rsidP="00966DD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14" w:rsidRDefault="00E87F2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2" type="#_x0000_t136" style="position:absolute;left:0;text-align:left;margin-left:0;margin-top:0;width:534.3pt;height:89.05pt;rotation:315;z-index:-251659264;mso-position-horizontal:center;mso-position-horizontal-relative:margin;mso-position-vertical:center;mso-position-vertical-relative:margin" o:allowincell="f" fillcolor="black" stroked="f">
          <v:fill opacity=".5"/>
          <v:textpath style="font-family:&quot;小标宋&quot;;font-size:1pt" string="机关公文助手试用版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3F81"/>
    <w:multiLevelType w:val="hybridMultilevel"/>
    <w:tmpl w:val="97F2C6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FD4C171A">
      <w:start w:val="1"/>
      <w:numFmt w:val="decimal"/>
      <w:lvlText w:val="（%3）"/>
      <w:lvlJc w:val="left"/>
      <w:pPr>
        <w:ind w:left="2340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bordersDoNotSurroundHeader/>
  <w:bordersDoNotSurroundFooter/>
  <w:proofState w:spelling="clean"/>
  <w:attachedTemplate r:id="rId1"/>
  <w:stylePaneFormatFilter w:val="3F01"/>
  <w:defaultTabStop w:val="425"/>
  <w:drawingGridHorizontalSpacing w:val="158"/>
  <w:drawingGridVerticalSpacing w:val="579"/>
  <w:displayHorizontalDrawingGridEvery w:val="0"/>
  <w:characterSpacingControl w:val="compressPunctuation"/>
  <w:hdrShapeDefaults>
    <o:shapedefaults v:ext="edit" spidmax="23554">
      <o:colormenu v:ext="edit" strokecolor="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84A6F"/>
    <w:rsid w:val="00000700"/>
    <w:rsid w:val="00011553"/>
    <w:rsid w:val="0006495B"/>
    <w:rsid w:val="0008006C"/>
    <w:rsid w:val="000905D6"/>
    <w:rsid w:val="000A2246"/>
    <w:rsid w:val="000E320C"/>
    <w:rsid w:val="00156EC2"/>
    <w:rsid w:val="00165323"/>
    <w:rsid w:val="00184A6F"/>
    <w:rsid w:val="001B2DDD"/>
    <w:rsid w:val="001C7F83"/>
    <w:rsid w:val="0020659F"/>
    <w:rsid w:val="002222A6"/>
    <w:rsid w:val="00223973"/>
    <w:rsid w:val="002420B3"/>
    <w:rsid w:val="00246F32"/>
    <w:rsid w:val="002D42A7"/>
    <w:rsid w:val="002E5474"/>
    <w:rsid w:val="003603E6"/>
    <w:rsid w:val="00373581"/>
    <w:rsid w:val="003A7CA6"/>
    <w:rsid w:val="003E4F02"/>
    <w:rsid w:val="003F626B"/>
    <w:rsid w:val="00406AE8"/>
    <w:rsid w:val="00435B21"/>
    <w:rsid w:val="0044152E"/>
    <w:rsid w:val="004512D8"/>
    <w:rsid w:val="00452926"/>
    <w:rsid w:val="004538DD"/>
    <w:rsid w:val="004721A4"/>
    <w:rsid w:val="00474FC6"/>
    <w:rsid w:val="00477357"/>
    <w:rsid w:val="004F1E98"/>
    <w:rsid w:val="004F753E"/>
    <w:rsid w:val="005248EA"/>
    <w:rsid w:val="005461F1"/>
    <w:rsid w:val="00562FFE"/>
    <w:rsid w:val="00583521"/>
    <w:rsid w:val="00587D14"/>
    <w:rsid w:val="005E0043"/>
    <w:rsid w:val="005E7124"/>
    <w:rsid w:val="005F2AF0"/>
    <w:rsid w:val="005F60B2"/>
    <w:rsid w:val="006139B4"/>
    <w:rsid w:val="00623AF0"/>
    <w:rsid w:val="00641AAA"/>
    <w:rsid w:val="00643C14"/>
    <w:rsid w:val="006504EE"/>
    <w:rsid w:val="006847DB"/>
    <w:rsid w:val="006B11A5"/>
    <w:rsid w:val="006B6387"/>
    <w:rsid w:val="006C4E37"/>
    <w:rsid w:val="00707F79"/>
    <w:rsid w:val="00740C49"/>
    <w:rsid w:val="0074176B"/>
    <w:rsid w:val="00752E89"/>
    <w:rsid w:val="00766CEF"/>
    <w:rsid w:val="00773F1D"/>
    <w:rsid w:val="0077498D"/>
    <w:rsid w:val="007859DF"/>
    <w:rsid w:val="00802AE9"/>
    <w:rsid w:val="008118DB"/>
    <w:rsid w:val="00813B09"/>
    <w:rsid w:val="008362FC"/>
    <w:rsid w:val="00890FA6"/>
    <w:rsid w:val="008A07E3"/>
    <w:rsid w:val="008A59B5"/>
    <w:rsid w:val="008B75D8"/>
    <w:rsid w:val="008D0FF8"/>
    <w:rsid w:val="008F7A54"/>
    <w:rsid w:val="00902856"/>
    <w:rsid w:val="00925C37"/>
    <w:rsid w:val="00966DD6"/>
    <w:rsid w:val="0097483C"/>
    <w:rsid w:val="00983E1C"/>
    <w:rsid w:val="009A3C22"/>
    <w:rsid w:val="009C4A13"/>
    <w:rsid w:val="009C718A"/>
    <w:rsid w:val="009F45E8"/>
    <w:rsid w:val="00A054DC"/>
    <w:rsid w:val="00A1389B"/>
    <w:rsid w:val="00A36672"/>
    <w:rsid w:val="00A70EAB"/>
    <w:rsid w:val="00A87BE5"/>
    <w:rsid w:val="00AB6740"/>
    <w:rsid w:val="00AE2F3B"/>
    <w:rsid w:val="00AF3607"/>
    <w:rsid w:val="00B13B94"/>
    <w:rsid w:val="00B647EF"/>
    <w:rsid w:val="00B739D5"/>
    <w:rsid w:val="00B954B4"/>
    <w:rsid w:val="00BB5343"/>
    <w:rsid w:val="00BC0DF9"/>
    <w:rsid w:val="00BC7965"/>
    <w:rsid w:val="00BD2F7B"/>
    <w:rsid w:val="00C40DFB"/>
    <w:rsid w:val="00C53AFF"/>
    <w:rsid w:val="00C568DE"/>
    <w:rsid w:val="00C7405A"/>
    <w:rsid w:val="00C82FC2"/>
    <w:rsid w:val="00C837CB"/>
    <w:rsid w:val="00C871F6"/>
    <w:rsid w:val="00C90870"/>
    <w:rsid w:val="00CA2EF9"/>
    <w:rsid w:val="00CA7AA9"/>
    <w:rsid w:val="00CF7997"/>
    <w:rsid w:val="00D12C94"/>
    <w:rsid w:val="00D310F6"/>
    <w:rsid w:val="00D4425F"/>
    <w:rsid w:val="00D60C66"/>
    <w:rsid w:val="00D71964"/>
    <w:rsid w:val="00D86CFC"/>
    <w:rsid w:val="00DA5974"/>
    <w:rsid w:val="00DE39BC"/>
    <w:rsid w:val="00E4274C"/>
    <w:rsid w:val="00E44FC3"/>
    <w:rsid w:val="00E87F27"/>
    <w:rsid w:val="00E90E0E"/>
    <w:rsid w:val="00EA7428"/>
    <w:rsid w:val="00F83BF8"/>
    <w:rsid w:val="00F975F1"/>
    <w:rsid w:val="00FB2D00"/>
    <w:rsid w:val="00FC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CFC"/>
    <w:pPr>
      <w:widowControl w:val="0"/>
      <w:jc w:val="both"/>
    </w:pPr>
    <w:rPr>
      <w:rFonts w:ascii="宋体" w:eastAsia="华文仿宋" w:hAnsi="宋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B11A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6B11A5"/>
  </w:style>
  <w:style w:type="paragraph" w:styleId="a5">
    <w:name w:val="header"/>
    <w:basedOn w:val="a"/>
    <w:rsid w:val="006B1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ody Text"/>
    <w:basedOn w:val="a"/>
    <w:rsid w:val="006B11A5"/>
    <w:pPr>
      <w:spacing w:line="0" w:lineRule="atLeast"/>
    </w:pPr>
    <w:rPr>
      <w:rFonts w:eastAsia="小标宋"/>
      <w:sz w:val="44"/>
    </w:rPr>
  </w:style>
  <w:style w:type="character" w:styleId="a7">
    <w:name w:val="Hyperlink"/>
    <w:basedOn w:val="a0"/>
    <w:uiPriority w:val="99"/>
    <w:unhideWhenUsed/>
    <w:rsid w:val="00C871F6"/>
    <w:rPr>
      <w:color w:val="0000FF"/>
      <w:u w:val="single"/>
    </w:rPr>
  </w:style>
  <w:style w:type="paragraph" w:styleId="a8">
    <w:name w:val="Balloon Text"/>
    <w:basedOn w:val="a"/>
    <w:link w:val="Char"/>
    <w:rsid w:val="008362FC"/>
    <w:rPr>
      <w:sz w:val="18"/>
      <w:szCs w:val="18"/>
    </w:rPr>
  </w:style>
  <w:style w:type="character" w:customStyle="1" w:styleId="Char">
    <w:name w:val="批注框文本 Char"/>
    <w:basedOn w:val="a0"/>
    <w:link w:val="a8"/>
    <w:rsid w:val="008362FC"/>
    <w:rPr>
      <w:rFonts w:ascii="宋体" w:eastAsia="华文仿宋" w:hAns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gwb\gwb1.gw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gwb1.gwb</Template>
  <TotalTime>8</TotalTime>
  <Pages>3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Links>
    <vt:vector size="6" baseType="variant">
      <vt:variant>
        <vt:i4>1638496</vt:i4>
      </vt:variant>
      <vt:variant>
        <vt:i4>0</vt:i4>
      </vt:variant>
      <vt:variant>
        <vt:i4>0</vt:i4>
      </vt:variant>
      <vt:variant>
        <vt:i4>5</vt:i4>
      </vt:variant>
      <vt:variant>
        <vt:lpwstr>mailto:hnqsn@163.com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joker</dc:creator>
  <cp:lastModifiedBy>lizhongliang</cp:lastModifiedBy>
  <cp:revision>15</cp:revision>
  <cp:lastPrinted>2016-03-01T09:37:00Z</cp:lastPrinted>
  <dcterms:created xsi:type="dcterms:W3CDTF">2017-05-14T04:02:00Z</dcterms:created>
  <dcterms:modified xsi:type="dcterms:W3CDTF">2019-11-01T11:44:00Z</dcterms:modified>
</cp:coreProperties>
</file>